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7F50B3B2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0B7687">
              <w:rPr>
                <w:rFonts w:eastAsia="Times New Roman" w:cs="Calibri"/>
                <w:b/>
              </w:rPr>
              <w:t>79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</w:t>
            </w:r>
            <w:r w:rsidR="000B7687">
              <w:rPr>
                <w:rFonts w:eastAsia="Times New Roman" w:cs="Calibri"/>
                <w:b/>
              </w:rPr>
              <w:t>1</w:t>
            </w:r>
            <w:bookmarkStart w:id="1" w:name="_GoBack"/>
            <w:bookmarkEnd w:id="1"/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7E4F2D2F" w:rsidR="005E0CA7" w:rsidRPr="004B5044" w:rsidRDefault="000B7687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0B7687">
              <w:rPr>
                <w:rFonts w:cs="Calibri"/>
                <w:b/>
                <w:bCs/>
              </w:rPr>
              <w:t>Budowa kanalizacji sanitarnej i sieci wodociągowej w miejscowości Głogoczów – przysiółek Jaworzna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3D2551CD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0B7687" w:rsidRPr="000B7687">
        <w:rPr>
          <w:rFonts w:cs="Calibri"/>
          <w:b/>
          <w:bCs/>
        </w:rPr>
        <w:t>Budowa kanalizacji sanitarnej i sieci wodociągowej w miejscowości Głogoczów – przysiółek Jaworzna</w:t>
      </w:r>
      <w:r w:rsidR="000B7687" w:rsidRPr="000B7687">
        <w:rPr>
          <w:rFonts w:cs="Calibri"/>
          <w:b/>
          <w:bCs/>
        </w:rPr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619F121B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>/</w:t>
      </w:r>
      <w:r w:rsidR="00944DFA" w:rsidRPr="00944DFA">
        <w:rPr>
          <w:rFonts w:cs="Calibri"/>
        </w:rPr>
        <w:t xml:space="preserve"> </w:t>
      </w:r>
      <w:r w:rsidR="00944DFA" w:rsidRPr="00BD73E5">
        <w:rPr>
          <w:rFonts w:cs="Calibri"/>
        </w:rPr>
        <w:t xml:space="preserve">modernizacji </w:t>
      </w:r>
      <w:r w:rsidR="00944DFA">
        <w:rPr>
          <w:rFonts w:cs="Calibri"/>
        </w:rPr>
        <w:t>sieci wodnej 1/lub kanalizacyjnej i/lub gazowej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944DFA">
        <w:rPr>
          <w:rFonts w:eastAsia="Times New Roman" w:cs="Calibri"/>
          <w:i/>
        </w:rPr>
        <w:t>1.0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5A55EC6D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II. Dysponuje osob</w:t>
      </w:r>
      <w:r w:rsidR="000B7687">
        <w:rPr>
          <w:rFonts w:eastAsia="Times New Roman" w:cs="Calibri"/>
          <w:i/>
        </w:rPr>
        <w:t>ą</w:t>
      </w:r>
      <w:r w:rsidRPr="006A292F">
        <w:rPr>
          <w:rFonts w:eastAsia="Times New Roman" w:cs="Calibri"/>
          <w:i/>
        </w:rPr>
        <w:t xml:space="preserve">, które będą realizować zamówienie tj. : </w:t>
      </w:r>
    </w:p>
    <w:p w14:paraId="1017702D" w14:textId="4AE1F731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co najmniej jedną osobą, która będzie pełnić funkcję kierownika budowy:</w:t>
      </w:r>
    </w:p>
    <w:p w14:paraId="6E371768" w14:textId="6342A9BC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685F13A1" w14:textId="312B3948" w:rsidR="000113B6" w:rsidRPr="000B7687" w:rsidRDefault="00CD1F5B" w:rsidP="00EF49E3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0B7687">
        <w:rPr>
          <w:rFonts w:cs="Calibri"/>
          <w:szCs w:val="20"/>
        </w:rPr>
        <w:t>Niżej podpisany(-a)(-i) wyrażam(-y) zgodę na to, aby [</w:t>
      </w:r>
      <w:r w:rsidR="007E465C" w:rsidRPr="000B7687">
        <w:rPr>
          <w:rFonts w:cs="Calibri"/>
          <w:szCs w:val="20"/>
        </w:rPr>
        <w:t>Gmina Myślenice</w:t>
      </w:r>
      <w:r w:rsidRPr="000B7687">
        <w:rPr>
          <w:rFonts w:cs="Calibri"/>
          <w:szCs w:val="20"/>
        </w:rPr>
        <w:t>] uzyskał</w:t>
      </w:r>
      <w:r w:rsidR="007E465C" w:rsidRPr="000B7687">
        <w:rPr>
          <w:rFonts w:cs="Calibri"/>
          <w:szCs w:val="20"/>
        </w:rPr>
        <w:t>a</w:t>
      </w:r>
      <w:r w:rsidRPr="000B7687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0B7687" w:rsidRPr="000B7687">
        <w:rPr>
          <w:rFonts w:cs="Calibri"/>
          <w:b/>
          <w:bCs/>
        </w:rPr>
        <w:t>Budowa kanalizacji sanitarnej i sieci wodociągowej w miejscowości Głogoczów – przysiółek Jaworzna</w:t>
      </w:r>
      <w:r w:rsidR="000B7687" w:rsidRPr="000B7687">
        <w:rPr>
          <w:rFonts w:cs="Calibri"/>
          <w:b/>
          <w:bCs/>
        </w:rPr>
        <w:t xml:space="preserve"> </w:t>
      </w:r>
      <w:r w:rsidR="000113B6" w:rsidRPr="000B7687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 w:rsidRPr="000B7687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3034" w14:textId="77777777" w:rsidR="00A24CB5" w:rsidRDefault="00A24CB5" w:rsidP="00065A38">
      <w:pPr>
        <w:spacing w:after="0" w:line="240" w:lineRule="auto"/>
      </w:pPr>
      <w:r>
        <w:separator/>
      </w:r>
    </w:p>
  </w:endnote>
  <w:endnote w:type="continuationSeparator" w:id="0">
    <w:p w14:paraId="42FF4A47" w14:textId="77777777" w:rsidR="00A24CB5" w:rsidRDefault="00A24CB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0B7687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C8BC8" w14:textId="77777777" w:rsidR="00A24CB5" w:rsidRDefault="00A24CB5" w:rsidP="00065A38">
      <w:pPr>
        <w:spacing w:after="0" w:line="240" w:lineRule="auto"/>
      </w:pPr>
      <w:r>
        <w:separator/>
      </w:r>
    </w:p>
  </w:footnote>
  <w:footnote w:type="continuationSeparator" w:id="0">
    <w:p w14:paraId="0384552F" w14:textId="77777777" w:rsidR="00A24CB5" w:rsidRDefault="00A24CB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B7687"/>
    <w:rsid w:val="000C6DD5"/>
    <w:rsid w:val="00160A44"/>
    <w:rsid w:val="001E38BE"/>
    <w:rsid w:val="001F6485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7E5D4E"/>
    <w:rsid w:val="00856B83"/>
    <w:rsid w:val="0085762C"/>
    <w:rsid w:val="008D14E9"/>
    <w:rsid w:val="00944DFA"/>
    <w:rsid w:val="009552E5"/>
    <w:rsid w:val="009B615D"/>
    <w:rsid w:val="009C34EE"/>
    <w:rsid w:val="00A24CB5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20B9C-FBF1-4AF2-A0F7-9CA94414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38</TotalTime>
  <Pages>3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14</cp:revision>
  <dcterms:created xsi:type="dcterms:W3CDTF">2019-06-26T11:08:00Z</dcterms:created>
  <dcterms:modified xsi:type="dcterms:W3CDTF">2021-07-14T10:42:00Z</dcterms:modified>
</cp:coreProperties>
</file>